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AFE" w:rsidRDefault="00943AFE" w:rsidP="00943A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Hugh PALMER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943AFE" w:rsidRDefault="00943AFE" w:rsidP="00943A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43AFE" w:rsidRDefault="00943AFE" w:rsidP="00943A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43AFE" w:rsidRDefault="00943AFE" w:rsidP="00943A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May1420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Lincoln Castle</w:t>
      </w:r>
    </w:p>
    <w:p w:rsidR="00943AFE" w:rsidRDefault="00943AFE" w:rsidP="00943A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Margaret Cheyne(q.v.).</w:t>
      </w:r>
    </w:p>
    <w:p w:rsidR="00943AFE" w:rsidRDefault="00943AFE" w:rsidP="00943A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21-339)</w:t>
      </w:r>
    </w:p>
    <w:p w:rsidR="00943AFE" w:rsidRDefault="00943AFE" w:rsidP="00943A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43AFE" w:rsidRDefault="00943AFE" w:rsidP="00943A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43AFE" w:rsidRPr="00D507F2" w:rsidRDefault="00943AFE" w:rsidP="00943A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April 2016</w:t>
      </w:r>
    </w:p>
    <w:p w:rsidR="006B2F86" w:rsidRPr="00943AFE" w:rsidRDefault="00943AF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943AF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3AFE" w:rsidRDefault="00943AFE" w:rsidP="00E71FC3">
      <w:pPr>
        <w:spacing w:after="0" w:line="240" w:lineRule="auto"/>
      </w:pPr>
      <w:r>
        <w:separator/>
      </w:r>
    </w:p>
  </w:endnote>
  <w:endnote w:type="continuationSeparator" w:id="0">
    <w:p w:rsidR="00943AFE" w:rsidRDefault="00943AF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3AFE" w:rsidRDefault="00943AFE" w:rsidP="00E71FC3">
      <w:pPr>
        <w:spacing w:after="0" w:line="240" w:lineRule="auto"/>
      </w:pPr>
      <w:r>
        <w:separator/>
      </w:r>
    </w:p>
  </w:footnote>
  <w:footnote w:type="continuationSeparator" w:id="0">
    <w:p w:rsidR="00943AFE" w:rsidRDefault="00943AF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AFE"/>
    <w:rsid w:val="00943AF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BF3B4"/>
  <w15:chartTrackingRefBased/>
  <w15:docId w15:val="{82CCAEEB-467F-4701-88C2-11D62A8AF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2016-04-02T19:23:00Z</dcterms:created>
  <dcterms:modified xsi:type="dcterms:W3CDTF">2016-04-02T19:23:00Z</dcterms:modified>
</cp:coreProperties>
</file>